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6655" w14:textId="77777777" w:rsidR="000B00DE" w:rsidRDefault="000B00DE" w:rsidP="000B0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MELYS</w:t>
      </w:r>
      <w:r>
        <w:rPr>
          <w:rFonts w:ascii="Times New Roman" w:hAnsi="Times New Roman" w:cs="Times New Roman"/>
          <w:sz w:val="24"/>
          <w:szCs w:val="24"/>
        </w:rPr>
        <w:t xml:space="preserve">       (fl.1483)</w:t>
      </w:r>
    </w:p>
    <w:p w14:paraId="3A418DA4" w14:textId="2F5C83F4" w:rsidR="000B00DE" w:rsidRDefault="000B00DE" w:rsidP="000B0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F41FA0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7FE3A058" w14:textId="77777777" w:rsidR="000B00DE" w:rsidRDefault="000B00DE" w:rsidP="000B00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B5304" w14:textId="77777777" w:rsidR="000B00DE" w:rsidRDefault="000B00DE" w:rsidP="000B00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CB4D1" w14:textId="77777777" w:rsidR="000B00DE" w:rsidRDefault="000B00DE" w:rsidP="000B0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became apprenticed to Robert Tyler, cutler(q.v.).</w:t>
      </w:r>
    </w:p>
    <w:p w14:paraId="52B19323" w14:textId="77777777" w:rsidR="000B00DE" w:rsidRDefault="000B00DE" w:rsidP="000B0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01667E0F" w14:textId="77777777" w:rsidR="000B00DE" w:rsidRDefault="000B00DE" w:rsidP="000B00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EBED8" w14:textId="77777777" w:rsidR="000B00DE" w:rsidRDefault="000B00DE" w:rsidP="000B00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EC438D" w14:textId="77777777" w:rsidR="000B00DE" w:rsidRDefault="000B00DE" w:rsidP="000B0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2022</w:t>
      </w:r>
    </w:p>
    <w:p w14:paraId="0A4644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3C78C" w14:textId="77777777" w:rsidR="007261F0" w:rsidRDefault="007261F0" w:rsidP="009139A6">
      <w:r>
        <w:separator/>
      </w:r>
    </w:p>
  </w:endnote>
  <w:endnote w:type="continuationSeparator" w:id="0">
    <w:p w14:paraId="0E62FB79" w14:textId="77777777" w:rsidR="007261F0" w:rsidRDefault="007261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CF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B0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D54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52726" w14:textId="77777777" w:rsidR="007261F0" w:rsidRDefault="007261F0" w:rsidP="009139A6">
      <w:r>
        <w:separator/>
      </w:r>
    </w:p>
  </w:footnote>
  <w:footnote w:type="continuationSeparator" w:id="0">
    <w:p w14:paraId="29E6EDD8" w14:textId="77777777" w:rsidR="007261F0" w:rsidRDefault="007261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C6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6F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20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0DE"/>
    <w:rsid w:val="000666E0"/>
    <w:rsid w:val="000B00DE"/>
    <w:rsid w:val="002510B7"/>
    <w:rsid w:val="005C130B"/>
    <w:rsid w:val="007261F0"/>
    <w:rsid w:val="00826F5C"/>
    <w:rsid w:val="009139A6"/>
    <w:rsid w:val="009448BB"/>
    <w:rsid w:val="00A3176C"/>
    <w:rsid w:val="00AE65F8"/>
    <w:rsid w:val="00BA00AB"/>
    <w:rsid w:val="00CB4ED9"/>
    <w:rsid w:val="00EB3209"/>
    <w:rsid w:val="00F41FA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98A1E"/>
  <w15:chartTrackingRefBased/>
  <w15:docId w15:val="{EF97037D-1120-455E-AFCA-73F93147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2022-05-23T15:15:00Z</dcterms:created>
  <dcterms:modified xsi:type="dcterms:W3CDTF">2023-03-12T10:10:00Z</dcterms:modified>
</cp:coreProperties>
</file>